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E06" w:rsidRDefault="00A05E06" w:rsidP="00A05E0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Henry BYRLE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A05E06" w:rsidRDefault="00A05E06" w:rsidP="00A05E06">
      <w:pPr>
        <w:rPr>
          <w:rFonts w:ascii="Times New Roman" w:eastAsia="Calibri" w:hAnsi="Times New Roman" w:cs="Times New Roman"/>
          <w:u w:val="single"/>
        </w:rPr>
      </w:pPr>
    </w:p>
    <w:p w:rsidR="00A05E06" w:rsidRDefault="00A05E06" w:rsidP="00A05E06">
      <w:pPr>
        <w:rPr>
          <w:rFonts w:ascii="Times New Roman" w:eastAsia="Calibri" w:hAnsi="Times New Roman" w:cs="Times New Roman"/>
          <w:u w:val="single"/>
        </w:rPr>
      </w:pPr>
    </w:p>
    <w:p w:rsidR="00A05E06" w:rsidRDefault="00A05E06" w:rsidP="00A05E0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</w:rPr>
        <w:t>Purfote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Latton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A05E06" w:rsidRDefault="00A05E06" w:rsidP="00A05E0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A05E06" w:rsidRDefault="00A05E06" w:rsidP="00A05E06">
      <w:pPr>
        <w:rPr>
          <w:rFonts w:ascii="Times New Roman" w:eastAsia="Calibri" w:hAnsi="Times New Roman" w:cs="Times New Roman"/>
        </w:rPr>
      </w:pPr>
    </w:p>
    <w:p w:rsidR="00A05E06" w:rsidRDefault="00A05E06" w:rsidP="00A05E06">
      <w:pPr>
        <w:rPr>
          <w:rFonts w:ascii="Times New Roman" w:eastAsia="Calibri" w:hAnsi="Times New Roman" w:cs="Times New Roman"/>
        </w:rPr>
      </w:pPr>
    </w:p>
    <w:p w:rsidR="00A05E06" w:rsidRDefault="00A05E06" w:rsidP="00A05E0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E71FC3" w:rsidRDefault="00A05E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E06" w:rsidRDefault="00A05E06" w:rsidP="00E71FC3">
      <w:r>
        <w:separator/>
      </w:r>
    </w:p>
  </w:endnote>
  <w:endnote w:type="continuationSeparator" w:id="0">
    <w:p w:rsidR="00A05E06" w:rsidRDefault="00A05E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E06" w:rsidRDefault="00A05E06" w:rsidP="00E71FC3">
      <w:r>
        <w:separator/>
      </w:r>
    </w:p>
  </w:footnote>
  <w:footnote w:type="continuationSeparator" w:id="0">
    <w:p w:rsidR="00A05E06" w:rsidRDefault="00A05E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E06"/>
    <w:rsid w:val="001A7C09"/>
    <w:rsid w:val="00577BD5"/>
    <w:rsid w:val="00656CBA"/>
    <w:rsid w:val="006A1F77"/>
    <w:rsid w:val="00733BE7"/>
    <w:rsid w:val="00A05E0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C217AE-D869-44D6-BA37-358CCB6A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05E0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2017-05-18T18:55:00Z</dcterms:created>
  <dcterms:modified xsi:type="dcterms:W3CDTF">2017-05-18T18:55:00Z</dcterms:modified>
</cp:coreProperties>
</file>